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C2721B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34C2721E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2721C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2721D" w14:textId="77777777" w:rsidR="00C44B8B" w:rsidRPr="00CD2F05" w:rsidRDefault="00D804E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804EC">
              <w:rPr>
                <w:b/>
                <w:sz w:val="26"/>
                <w:szCs w:val="26"/>
                <w:lang w:val="en-US"/>
              </w:rPr>
              <w:t>202A_127</w:t>
            </w:r>
          </w:p>
        </w:tc>
      </w:tr>
      <w:tr w:rsidR="00A67559" w:rsidRPr="00AD3C21" w14:paraId="34C27221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721F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7220" w14:textId="77777777" w:rsidR="00A67559" w:rsidRPr="00D804EC" w:rsidRDefault="00B1032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804EC">
              <w:rPr>
                <w:b/>
                <w:sz w:val="26"/>
                <w:szCs w:val="26"/>
                <w:lang w:val="en-US"/>
              </w:rPr>
              <w:t>2299684</w:t>
            </w:r>
          </w:p>
        </w:tc>
      </w:tr>
    </w:tbl>
    <w:p w14:paraId="34C27222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34C27223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34C27224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34C27225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34C27226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34C27227" w14:textId="77777777" w:rsidR="00C44B8B" w:rsidRPr="00CB6078" w:rsidRDefault="00C44B8B" w:rsidP="00C44B8B"/>
    <w:p w14:paraId="34C27228" w14:textId="77777777" w:rsidR="00C44B8B" w:rsidRPr="00CB6078" w:rsidRDefault="00C44B8B" w:rsidP="00C44B8B"/>
    <w:p w14:paraId="34C27229" w14:textId="77777777" w:rsidR="00C44B8B" w:rsidRPr="00CB6078" w:rsidRDefault="00C44B8B" w:rsidP="00C44B8B"/>
    <w:p w14:paraId="34C2722A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34C2722B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34C2722C" w14:textId="77777777" w:rsidR="00612811" w:rsidRPr="00D804EC" w:rsidRDefault="00575846" w:rsidP="00773399">
      <w:pPr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(</w:t>
      </w:r>
      <w:r w:rsidR="00D804EC" w:rsidRPr="00AA287E">
        <w:rPr>
          <w:b/>
          <w:sz w:val="24"/>
          <w:szCs w:val="24"/>
        </w:rPr>
        <w:t>Зажим шлейфовый ШС-11,4-0,1</w:t>
      </w:r>
      <w:r>
        <w:rPr>
          <w:b/>
          <w:sz w:val="24"/>
          <w:szCs w:val="24"/>
        </w:rPr>
        <w:t>)</w:t>
      </w:r>
      <w:r w:rsidR="00E4127F">
        <w:rPr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>Лот №</w:t>
      </w:r>
      <w:r w:rsidR="00AA670B" w:rsidRPr="00D804EC">
        <w:rPr>
          <w:b/>
          <w:sz w:val="26"/>
          <w:szCs w:val="26"/>
        </w:rPr>
        <w:t xml:space="preserve"> </w:t>
      </w:r>
      <w:r w:rsidR="00AA670B" w:rsidRPr="00E4127F">
        <w:rPr>
          <w:b/>
          <w:sz w:val="26"/>
          <w:szCs w:val="26"/>
          <w:u w:val="single"/>
        </w:rPr>
        <w:t>202</w:t>
      </w:r>
      <w:r w:rsidR="00AA670B" w:rsidRPr="00E4127F">
        <w:rPr>
          <w:b/>
          <w:sz w:val="26"/>
          <w:szCs w:val="26"/>
          <w:u w:val="single"/>
          <w:lang w:val="en-US"/>
        </w:rPr>
        <w:t>A</w:t>
      </w:r>
    </w:p>
    <w:p w14:paraId="34C2722D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4C2722E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4C2722F" w14:textId="77777777" w:rsidR="002073AF" w:rsidRPr="00AA287E" w:rsidRDefault="00641E44" w:rsidP="007A72D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AA287E">
        <w:rPr>
          <w:sz w:val="24"/>
          <w:szCs w:val="24"/>
        </w:rPr>
        <w:t xml:space="preserve">Технические требования, характеристики </w:t>
      </w:r>
      <w:r w:rsidR="00770408" w:rsidRPr="00AA287E">
        <w:rPr>
          <w:sz w:val="24"/>
          <w:szCs w:val="24"/>
        </w:rPr>
        <w:t>линейной арматуры и гасителей вибрации</w:t>
      </w:r>
      <w:r w:rsidR="004F4E9E" w:rsidRPr="00AA287E">
        <w:rPr>
          <w:sz w:val="24"/>
          <w:szCs w:val="24"/>
        </w:rPr>
        <w:t xml:space="preserve"> должны соответствовать параметрам </w:t>
      </w:r>
      <w:r w:rsidR="002073AF" w:rsidRPr="00AA287E">
        <w:rPr>
          <w:sz w:val="24"/>
          <w:szCs w:val="24"/>
        </w:rPr>
        <w:t>ТУ 3449-036-27560230-04 «</w:t>
      </w:r>
      <w:r w:rsidR="002073AF" w:rsidRPr="00AA287E">
        <w:rPr>
          <w:color w:val="000000"/>
          <w:sz w:val="24"/>
          <w:szCs w:val="24"/>
        </w:rPr>
        <w:t>Зажимы соединительные шлейфовые спиральные типа ШС».</w:t>
      </w:r>
    </w:p>
    <w:p w14:paraId="34C27230" w14:textId="77777777" w:rsidR="00A305DC" w:rsidRDefault="007E5CC8" w:rsidP="007D33CA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34C27274" wp14:editId="34C27275">
            <wp:extent cx="3324225" cy="714375"/>
            <wp:effectExtent l="0" t="0" r="9525" b="9525"/>
            <wp:docPr id="1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4163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7"/>
        <w:gridCol w:w="1739"/>
        <w:gridCol w:w="1846"/>
        <w:gridCol w:w="1739"/>
        <w:gridCol w:w="1739"/>
      </w:tblGrid>
      <w:tr w:rsidR="00E4127F" w:rsidRPr="00F1236F" w14:paraId="34C27235" w14:textId="77777777" w:rsidTr="007D33CA">
        <w:trPr>
          <w:tblCellSpacing w:w="0" w:type="dxa"/>
          <w:jc w:val="center"/>
        </w:trPr>
        <w:tc>
          <w:tcPr>
            <w:tcW w:w="98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1" w14:textId="77777777" w:rsidR="00E4127F" w:rsidRPr="00B53BC4" w:rsidRDefault="001D5CD9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Марка </w:t>
            </w:r>
            <w:r w:rsidR="00E4127F" w:rsidRPr="00B53BC4">
              <w:rPr>
                <w:bCs/>
                <w:sz w:val="22"/>
                <w:szCs w:val="22"/>
              </w:rPr>
              <w:t>зажима</w:t>
            </w:r>
          </w:p>
        </w:tc>
        <w:tc>
          <w:tcPr>
            <w:tcW w:w="203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2" w14:textId="77777777" w:rsidR="00E4127F" w:rsidRPr="00B53BC4" w:rsidRDefault="00E4127F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B53BC4">
              <w:rPr>
                <w:bCs/>
                <w:sz w:val="22"/>
                <w:szCs w:val="22"/>
              </w:rPr>
              <w:t>Провода по ГОСТ 839, марок АС, АСКП,</w:t>
            </w:r>
            <w:r w:rsidR="0038706C">
              <w:rPr>
                <w:bCs/>
                <w:sz w:val="22"/>
                <w:szCs w:val="22"/>
              </w:rPr>
              <w:t xml:space="preserve"> </w:t>
            </w:r>
            <w:r w:rsidRPr="00B53BC4">
              <w:rPr>
                <w:bCs/>
                <w:sz w:val="22"/>
                <w:szCs w:val="22"/>
              </w:rPr>
              <w:t>АСКС, АСК</w:t>
            </w:r>
          </w:p>
        </w:tc>
        <w:tc>
          <w:tcPr>
            <w:tcW w:w="98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3" w14:textId="77777777" w:rsidR="00E4127F" w:rsidRPr="00B53BC4" w:rsidRDefault="00E4127F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B53BC4">
              <w:rPr>
                <w:bCs/>
                <w:sz w:val="22"/>
                <w:szCs w:val="22"/>
              </w:rPr>
              <w:t>L, мм</w:t>
            </w:r>
          </w:p>
        </w:tc>
        <w:tc>
          <w:tcPr>
            <w:tcW w:w="98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4" w14:textId="77777777" w:rsidR="00E4127F" w:rsidRPr="00B53BC4" w:rsidRDefault="00E4127F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B53BC4">
              <w:rPr>
                <w:bCs/>
                <w:sz w:val="22"/>
                <w:szCs w:val="22"/>
              </w:rPr>
              <w:t>Масса зажима, кг</w:t>
            </w:r>
          </w:p>
        </w:tc>
      </w:tr>
      <w:tr w:rsidR="00E4127F" w:rsidRPr="00F1236F" w14:paraId="34C2723B" w14:textId="77777777" w:rsidTr="007D33C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6" w14:textId="77777777" w:rsidR="00E4127F" w:rsidRPr="00B53BC4" w:rsidRDefault="00E4127F" w:rsidP="007D33CA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7" w14:textId="77777777" w:rsidR="00E4127F" w:rsidRPr="00B53BC4" w:rsidRDefault="00E4127F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B53BC4">
              <w:rPr>
                <w:sz w:val="22"/>
                <w:szCs w:val="22"/>
              </w:rPr>
              <w:t>Сечение, мм</w:t>
            </w:r>
            <w:r w:rsidRPr="00B53BC4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8" w14:textId="77777777" w:rsidR="00E4127F" w:rsidRPr="00B53BC4" w:rsidRDefault="00E4127F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B53BC4">
              <w:rPr>
                <w:sz w:val="22"/>
                <w:szCs w:val="22"/>
              </w:rPr>
              <w:t>Диаметр, мм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9" w14:textId="77777777" w:rsidR="00E4127F" w:rsidRPr="00B53BC4" w:rsidRDefault="00E4127F" w:rsidP="007D33CA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A" w14:textId="77777777" w:rsidR="00E4127F" w:rsidRPr="00B53BC4" w:rsidRDefault="00E4127F" w:rsidP="007D33CA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4127F" w:rsidRPr="00F1236F" w14:paraId="34C27241" w14:textId="77777777" w:rsidTr="007D33CA">
        <w:trPr>
          <w:tblCellSpacing w:w="0" w:type="dxa"/>
          <w:jc w:val="center"/>
        </w:trPr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C" w14:textId="77777777" w:rsidR="00E4127F" w:rsidRPr="00B53BC4" w:rsidRDefault="00E4127F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B53BC4">
              <w:rPr>
                <w:bCs/>
                <w:sz w:val="22"/>
                <w:szCs w:val="22"/>
              </w:rPr>
              <w:t>ШС-11,4-01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D" w14:textId="77777777" w:rsidR="00E4127F" w:rsidRPr="00B53BC4" w:rsidRDefault="00E4127F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B53BC4">
              <w:rPr>
                <w:sz w:val="22"/>
                <w:szCs w:val="22"/>
              </w:rPr>
              <w:t>70/11</w:t>
            </w:r>
          </w:p>
        </w:tc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E" w14:textId="77777777" w:rsidR="00E4127F" w:rsidRPr="00B53BC4" w:rsidRDefault="00E4127F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B53BC4">
              <w:rPr>
                <w:sz w:val="22"/>
                <w:szCs w:val="22"/>
              </w:rPr>
              <w:t>11,4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F" w14:textId="77777777" w:rsidR="00E4127F" w:rsidRPr="00B53BC4" w:rsidRDefault="00E4127F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B53BC4">
              <w:rPr>
                <w:sz w:val="22"/>
                <w:szCs w:val="22"/>
              </w:rPr>
              <w:t>330</w:t>
            </w:r>
          </w:p>
        </w:tc>
        <w:tc>
          <w:tcPr>
            <w:tcW w:w="9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40" w14:textId="77777777" w:rsidR="00E4127F" w:rsidRPr="00B53BC4" w:rsidRDefault="00E4127F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B53BC4">
              <w:rPr>
                <w:sz w:val="22"/>
                <w:szCs w:val="22"/>
              </w:rPr>
              <w:t>0,3</w:t>
            </w:r>
          </w:p>
        </w:tc>
      </w:tr>
    </w:tbl>
    <w:p w14:paraId="34C27242" w14:textId="77777777" w:rsidR="007E5CC8" w:rsidRDefault="007E5CC8" w:rsidP="007D33CA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14:paraId="34C27243" w14:textId="77777777" w:rsidR="007E5CC8" w:rsidRPr="00CB6078" w:rsidRDefault="007E5CC8" w:rsidP="002073AF">
      <w:pPr>
        <w:tabs>
          <w:tab w:val="left" w:pos="1134"/>
        </w:tabs>
        <w:ind w:firstLine="709"/>
        <w:rPr>
          <w:sz w:val="24"/>
          <w:szCs w:val="24"/>
        </w:rPr>
      </w:pPr>
    </w:p>
    <w:p w14:paraId="34C27244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34C27245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34C27246" w14:textId="77777777" w:rsidR="006C1CF7" w:rsidRPr="00A24900" w:rsidRDefault="006C1CF7" w:rsidP="006C1CF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34C27247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4C27248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4C27249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4C2724A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4C2724B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>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4C2724C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«Россети»;</w:t>
      </w:r>
    </w:p>
    <w:p w14:paraId="34C2724D" w14:textId="06BF6F7D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D93606">
        <w:rPr>
          <w:sz w:val="24"/>
          <w:szCs w:val="24"/>
        </w:rPr>
        <w:t>Россети</w:t>
      </w:r>
      <w:bookmarkStart w:id="0" w:name="_GoBack"/>
      <w:bookmarkEnd w:id="0"/>
      <w:r>
        <w:rPr>
          <w:sz w:val="24"/>
          <w:szCs w:val="24"/>
        </w:rPr>
        <w:t>»;</w:t>
      </w:r>
    </w:p>
    <w:p w14:paraId="34C2724E" w14:textId="25307EAF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F3301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4C2724F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="00F66FC0" w:rsidRPr="00CB6078">
        <w:rPr>
          <w:sz w:val="24"/>
          <w:szCs w:val="24"/>
        </w:rPr>
        <w:t xml:space="preserve"> </w:t>
      </w:r>
    </w:p>
    <w:p w14:paraId="34C27250" w14:textId="77777777" w:rsidR="00DE0C6D" w:rsidRPr="00F64720" w:rsidRDefault="00843900" w:rsidP="00D500D6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34C27251" w14:textId="77777777" w:rsidR="001C72DB" w:rsidRPr="00CD2F05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34C27252" w14:textId="77777777" w:rsidR="002073AF" w:rsidRPr="00AA55FC" w:rsidRDefault="002073AF" w:rsidP="002073A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A55FC">
        <w:rPr>
          <w:sz w:val="24"/>
          <w:szCs w:val="24"/>
        </w:rPr>
        <w:t>ТУ 3449-036-27560230-04 «</w:t>
      </w:r>
      <w:r w:rsidRPr="00AA55FC">
        <w:rPr>
          <w:color w:val="000000"/>
          <w:sz w:val="24"/>
          <w:szCs w:val="24"/>
        </w:rPr>
        <w:t>Зажимы соединительные шлейфовые спиральные типа ШС»</w:t>
      </w:r>
      <w:r w:rsidR="00D500D6">
        <w:rPr>
          <w:color w:val="000000"/>
          <w:sz w:val="24"/>
          <w:szCs w:val="24"/>
        </w:rPr>
        <w:t>;</w:t>
      </w:r>
    </w:p>
    <w:p w14:paraId="34C27253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34C27254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34C27255" w14:textId="7777777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4C27256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34C27257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4C27258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4C27259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34C2725A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34C2725B" w14:textId="77777777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38706C">
        <w:rPr>
          <w:szCs w:val="24"/>
        </w:rPr>
        <w:t>поста</w:t>
      </w:r>
      <w:r w:rsidR="00446A53" w:rsidRPr="00446A53">
        <w:rPr>
          <w:szCs w:val="24"/>
        </w:rPr>
        <w:t>вки</w:t>
      </w:r>
      <w:r w:rsidR="00F92D7E" w:rsidRPr="00446A53">
        <w:rPr>
          <w:szCs w:val="24"/>
        </w:rPr>
        <w:t>.</w:t>
      </w:r>
    </w:p>
    <w:p w14:paraId="34C2725C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4C2725D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34C2725E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lastRenderedPageBreak/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38706C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4C2725F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C27260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34C27261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34C27262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C27263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4C27264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34C27265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34C27266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4C27267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34C27268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34C27269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34C2726A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4C2726B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34C2726C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4C2726D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4C2726E" w14:textId="77777777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4C2726F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4C27270" w14:textId="77777777" w:rsidR="001D6900" w:rsidRPr="00CB6078" w:rsidRDefault="001D6900" w:rsidP="00451C4D">
      <w:pPr>
        <w:rPr>
          <w:sz w:val="26"/>
          <w:szCs w:val="26"/>
        </w:rPr>
      </w:pPr>
    </w:p>
    <w:p w14:paraId="34C27271" w14:textId="77777777" w:rsidR="004A2665" w:rsidRPr="00CB6078" w:rsidRDefault="004A2665" w:rsidP="00451C4D">
      <w:pPr>
        <w:rPr>
          <w:sz w:val="26"/>
          <w:szCs w:val="26"/>
        </w:rPr>
      </w:pPr>
    </w:p>
    <w:p w14:paraId="34C27272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4C27273" w14:textId="77777777" w:rsidR="008A5CA5" w:rsidRPr="0038706C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sectPr w:rsidR="008A5CA5" w:rsidRPr="0038706C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C27278" w14:textId="77777777" w:rsidR="00005920" w:rsidRDefault="00005920">
      <w:r>
        <w:separator/>
      </w:r>
    </w:p>
  </w:endnote>
  <w:endnote w:type="continuationSeparator" w:id="0">
    <w:p w14:paraId="34C27279" w14:textId="77777777" w:rsidR="00005920" w:rsidRDefault="00005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C27276" w14:textId="77777777" w:rsidR="00005920" w:rsidRDefault="00005920">
      <w:r>
        <w:separator/>
      </w:r>
    </w:p>
  </w:footnote>
  <w:footnote w:type="continuationSeparator" w:id="0">
    <w:p w14:paraId="34C27277" w14:textId="77777777" w:rsidR="00005920" w:rsidRDefault="000059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C2727A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4C2727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592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36DDE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440D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CD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3AF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301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B63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8706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044B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3F25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5846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633D"/>
    <w:rsid w:val="005E7A9A"/>
    <w:rsid w:val="005E7B14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6BFB"/>
    <w:rsid w:val="006B7AFA"/>
    <w:rsid w:val="006C046F"/>
    <w:rsid w:val="006C1CF7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DA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33CA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E5CC8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59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97743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3C9F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87E"/>
    <w:rsid w:val="00AA2CDA"/>
    <w:rsid w:val="00AA2E90"/>
    <w:rsid w:val="00AA52F6"/>
    <w:rsid w:val="00AA670B"/>
    <w:rsid w:val="00AA6A26"/>
    <w:rsid w:val="00AA6FEE"/>
    <w:rsid w:val="00AA7740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0321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3BC4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080D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2F0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00D6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E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3606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127F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C2721B"/>
  <w15:docId w15:val="{FAC2371B-02E4-4718-A52D-5E0A4DE6A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40DC8-E9C9-4E60-B9C5-B875A170AF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2E472C-2FF0-486F-B4BE-8BCEC26A65DC}">
  <ds:schemaRefs>
    <ds:schemaRef ds:uri="http://purl.org/dc/terms/"/>
    <ds:schemaRef ds:uri="http://schemas.microsoft.com/office/infopath/2007/PartnerControls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www.w3.org/XML/1998/namespace"/>
    <ds:schemaRef ds:uri="http://purl.org/dc/elements/1.1/"/>
    <ds:schemaRef ds:uri="http://purl.org/dc/dcmitype/"/>
    <ds:schemaRef ds:uri="http://schemas.openxmlformats.org/package/2006/metadata/core-properties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BB06360F-9258-4B99-9394-1978128D73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C0A232-9369-41AC-80CF-81B98E53D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14</TotalTime>
  <Pages>3</Pages>
  <Words>1203</Words>
  <Characters>6860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8047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23</cp:revision>
  <cp:lastPrinted>2010-09-30T13:29:00Z</cp:lastPrinted>
  <dcterms:created xsi:type="dcterms:W3CDTF">2015-04-15T08:27:00Z</dcterms:created>
  <dcterms:modified xsi:type="dcterms:W3CDTF">2015-09-02T12:02:00Z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